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20D94E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363D7A60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6F8C8439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7CB96641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6F94CD03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3A89E09B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567A5F2B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2FA1CBB0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D0FFB52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9297792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6DCDC67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2003662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D3314B6" w14:textId="0740EDAB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FC31EE">
        <w:rPr>
          <w:rFonts w:ascii="Avenir Next LT Pro" w:hAnsi="Avenir Next LT Pro" w:cs="Arial"/>
          <w:b/>
          <w:sz w:val="22"/>
          <w:szCs w:val="22"/>
        </w:rPr>
        <w:t>1616626</w:t>
      </w:r>
    </w:p>
    <w:p w14:paraId="4BAE4C0E" w14:textId="4A7B901C" w:rsidR="008E5BB4" w:rsidRPr="008E5BB4" w:rsidRDefault="00B95720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gemeente Heusden</w:t>
      </w:r>
    </w:p>
    <w:p w14:paraId="78A888ED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7499F61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183A6DA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2A4DDD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9DEBF5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15E743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F9C7FF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1E65D2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D919E5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675467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C1D975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6443A2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277B7B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5CFE79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3F5166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C683E6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62E29D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407063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C85B31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035182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FED82D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5C13BA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1B90A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98915A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B11AB3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FE18815" w14:textId="3030D6D0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B95720">
        <w:rPr>
          <w:rFonts w:ascii="Avenir Next LT Pro" w:hAnsi="Avenir Next LT Pro" w:cs="Arial"/>
          <w:bCs/>
        </w:rPr>
        <w:t>Gemeente Heusden</w:t>
      </w:r>
    </w:p>
    <w:p w14:paraId="0A2E958D" w14:textId="72A77A92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1F47A8">
        <w:rPr>
          <w:rFonts w:ascii="Avenir Next LT Pro" w:hAnsi="Avenir Next LT Pro" w:cs="Arial"/>
          <w:bCs/>
        </w:rPr>
        <w:t>Postbus 41</w:t>
      </w:r>
    </w:p>
    <w:p w14:paraId="382C08E1" w14:textId="19C3C90D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6D20A1">
        <w:rPr>
          <w:rFonts w:ascii="Avenir Next LT Pro" w:hAnsi="Avenir Next LT Pro" w:cs="Arial"/>
          <w:bCs/>
        </w:rPr>
        <w:t>5252 AA  Vlijmen</w:t>
      </w:r>
    </w:p>
    <w:p w14:paraId="0C5D8498" w14:textId="1B30E4FF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236446">
        <w:rPr>
          <w:rFonts w:ascii="Avenir Next LT Pro" w:hAnsi="Avenir Next LT Pro" w:cs="Arial"/>
          <w:bCs/>
        </w:rPr>
        <w:t>Julianastraat 34, 5251 ED  Vlijmen</w:t>
      </w:r>
    </w:p>
    <w:p w14:paraId="7AB4816C" w14:textId="7A93E18D" w:rsidR="00105DFA" w:rsidRPr="006D20A1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6D20A1">
        <w:rPr>
          <w:rFonts w:ascii="Avenir Next LT Pro" w:hAnsi="Avenir Next LT Pro" w:cs="Arial"/>
          <w:color w:val="000000"/>
        </w:rPr>
        <w:t xml:space="preserve">Datum: </w:t>
      </w:r>
      <w:r w:rsidRPr="006D20A1">
        <w:rPr>
          <w:rFonts w:ascii="Avenir Next LT Pro" w:hAnsi="Avenir Next LT Pro" w:cs="Arial"/>
          <w:color w:val="000000"/>
        </w:rPr>
        <w:tab/>
      </w:r>
      <w:r w:rsidR="00BC0CAD">
        <w:rPr>
          <w:rFonts w:ascii="Avenir Next LT Pro" w:hAnsi="Avenir Next LT Pro" w:cs="Arial"/>
          <w:bCs/>
        </w:rPr>
        <w:t>24 juni 2024</w:t>
      </w:r>
    </w:p>
    <w:p w14:paraId="79D61400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24CA494D" w14:textId="77777777" w:rsidR="00673B49" w:rsidRDefault="00673B49" w:rsidP="007D056C">
      <w:pPr>
        <w:rPr>
          <w:rFonts w:ascii="Arial" w:hAnsi="Arial" w:cs="Arial"/>
        </w:rPr>
      </w:pPr>
    </w:p>
    <w:p w14:paraId="7F6AC7D7" w14:textId="77777777" w:rsidR="00673B49" w:rsidRDefault="00673B49" w:rsidP="007D056C">
      <w:pPr>
        <w:rPr>
          <w:rFonts w:ascii="Arial" w:hAnsi="Arial" w:cs="Arial"/>
        </w:rPr>
        <w:sectPr w:rsidR="00673B49" w:rsidSect="00816CB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3E817E23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08D0E873" w14:textId="77777777" w:rsidR="00003FEB" w:rsidRDefault="00003FEB">
      <w:pPr>
        <w:rPr>
          <w:rFonts w:ascii="Gill Sans MT" w:hAnsi="Gill Sans MT" w:cs="Tahoma"/>
          <w:sz w:val="22"/>
        </w:rPr>
      </w:pPr>
    </w:p>
    <w:p w14:paraId="51722E30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2462B9F0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7A83DF23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30142F56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1168C632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7B88185E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2F1BD4CC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59BF5952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1CD2760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5105EEB0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7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6BA2A61C" w14:textId="77777777" w:rsidR="00003FEB" w:rsidRPr="00675229" w:rsidRDefault="00173A8E" w:rsidP="00675229">
      <w:pPr>
        <w:pStyle w:val="BCKop1"/>
      </w:pPr>
      <w:bookmarkStart w:id="3" w:name="_Toc56677791"/>
      <w:r w:rsidRPr="00675229">
        <w:t xml:space="preserve">1. </w:t>
      </w:r>
      <w:r w:rsidR="00A14FE1" w:rsidRPr="00675229">
        <w:t>Inleiding</w:t>
      </w:r>
      <w:bookmarkEnd w:id="3"/>
    </w:p>
    <w:p w14:paraId="59CB67A6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6B541F4C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15419834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1078C475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04156D83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t>2. Beschrijving van het tot stand te brengen werk</w:t>
      </w:r>
      <w:bookmarkEnd w:id="4"/>
      <w:bookmarkEnd w:id="5"/>
      <w:bookmarkEnd w:id="6"/>
    </w:p>
    <w:p w14:paraId="4516E620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1A87218F" w14:textId="35E64716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BC0CAD">
        <w:rPr>
          <w:rFonts w:ascii="Avenir Next LT Pro" w:hAnsi="Avenir Next LT Pro" w:cs="Arial"/>
          <w:bCs/>
        </w:rPr>
        <w:t>1616626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4D1F2CD0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4006F470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65DC5476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50A122A9" w14:textId="77777777" w:rsidR="00042EAD" w:rsidRPr="00DF47BD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F47BD">
        <w:rPr>
          <w:rFonts w:ascii="Avenir Next LT Pro" w:hAnsi="Avenir Next LT Pro" w:cs="Arial"/>
        </w:rPr>
        <w:t>Snoeiwerkzaamheden aan bomen</w:t>
      </w:r>
    </w:p>
    <w:p w14:paraId="76C6AE8B" w14:textId="77777777" w:rsidR="00042EAD" w:rsidRPr="00127E5C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127E5C">
        <w:rPr>
          <w:rFonts w:ascii="Avenir Next LT Pro" w:hAnsi="Avenir Next LT Pro" w:cs="Arial"/>
        </w:rPr>
        <w:t>Digitaal registreren van uitgevoerde werkzaamheden</w:t>
      </w:r>
    </w:p>
    <w:p w14:paraId="3F230095" w14:textId="0BBC5E95" w:rsidR="005F1ABA" w:rsidRPr="008A735C" w:rsidRDefault="00127E5C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van bijkomende werkzaamheden</w:t>
      </w:r>
    </w:p>
    <w:p w14:paraId="3CDA3829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1AA9432E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6A82FDB8" w14:textId="39C5C23A" w:rsidR="00003FEB" w:rsidRPr="008A735C" w:rsidRDefault="00080383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3E4C7D05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1765085A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t>3. Bij het werk betrokken partijen</w:t>
      </w:r>
      <w:bookmarkEnd w:id="7"/>
      <w:bookmarkEnd w:id="8"/>
      <w:bookmarkEnd w:id="9"/>
    </w:p>
    <w:p w14:paraId="19FE2EE1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7591A78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4059584B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3E9D01E6" w14:textId="2C945CD1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bookmarkStart w:id="10" w:name="_Hlk170125306"/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80383">
        <w:rPr>
          <w:rFonts w:ascii="Avenir Next LT Pro" w:hAnsi="Avenir Next LT Pro" w:cs="Arial"/>
          <w:bCs/>
        </w:rPr>
        <w:t>Gemeente Heusden</w:t>
      </w:r>
    </w:p>
    <w:p w14:paraId="285EA76D" w14:textId="128B8CB4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80383">
        <w:rPr>
          <w:rFonts w:ascii="Avenir Next LT Pro" w:hAnsi="Avenir Next LT Pro" w:cs="Arial"/>
          <w:bCs/>
        </w:rPr>
        <w:t>Julianastraat 34</w:t>
      </w:r>
    </w:p>
    <w:p w14:paraId="5249D664" w14:textId="75473E0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80383">
        <w:rPr>
          <w:rFonts w:ascii="Avenir Next LT Pro" w:hAnsi="Avenir Next LT Pro" w:cs="Arial"/>
          <w:bCs/>
        </w:rPr>
        <w:t>5251 ED  Vlijmen</w:t>
      </w:r>
    </w:p>
    <w:p w14:paraId="75B29357" w14:textId="5110BED3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7F5EFF">
        <w:rPr>
          <w:rFonts w:ascii="Avenir Next LT Pro" w:hAnsi="Avenir Next LT Pro" w:cs="Arial"/>
        </w:rPr>
        <w:t>(073</w:t>
      </w:r>
      <w:r w:rsidR="007F5EFF">
        <w:rPr>
          <w:rFonts w:ascii="Avenir Next LT Pro" w:hAnsi="Avenir Next LT Pro" w:cs="Arial"/>
          <w:bCs/>
        </w:rPr>
        <w:t>) 513 17 89</w:t>
      </w:r>
    </w:p>
    <w:p w14:paraId="5ECB68B7" w14:textId="78C7F109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D50959">
        <w:rPr>
          <w:rFonts w:ascii="Avenir Next LT Pro" w:hAnsi="Avenir Next LT Pro" w:cs="Arial"/>
          <w:bCs/>
        </w:rPr>
        <w:t>J. Paanakker</w:t>
      </w:r>
    </w:p>
    <w:bookmarkEnd w:id="10"/>
    <w:p w14:paraId="3C7D14EA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25982615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58F9BBA2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7FA0250B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3DBA061D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24896EC3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476AFBB7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6E478341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W. Schokker</w:t>
      </w:r>
    </w:p>
    <w:p w14:paraId="48834468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6EE423EB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4142DBEB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56A73B24" w14:textId="77777777" w:rsidR="00D50959" w:rsidRPr="008A735C" w:rsidRDefault="00D50959" w:rsidP="00D50959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Heusden</w:t>
      </w:r>
    </w:p>
    <w:p w14:paraId="6894B2DC" w14:textId="77777777" w:rsidR="00D50959" w:rsidRPr="008A735C" w:rsidRDefault="00D50959" w:rsidP="00D50959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Julianastraat 34</w:t>
      </w:r>
    </w:p>
    <w:p w14:paraId="2B9E9982" w14:textId="77777777" w:rsidR="00D50959" w:rsidRPr="008A735C" w:rsidRDefault="00D50959" w:rsidP="00D50959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5251 ED  Vlijmen</w:t>
      </w:r>
    </w:p>
    <w:p w14:paraId="7E73E62A" w14:textId="77777777" w:rsidR="00D50959" w:rsidRPr="008A735C" w:rsidRDefault="00D50959" w:rsidP="00D50959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(073</w:t>
      </w:r>
      <w:r>
        <w:rPr>
          <w:rFonts w:ascii="Avenir Next LT Pro" w:hAnsi="Avenir Next LT Pro" w:cs="Arial"/>
          <w:bCs/>
        </w:rPr>
        <w:t>) 513 17 89</w:t>
      </w:r>
    </w:p>
    <w:p w14:paraId="3F51E693" w14:textId="77777777" w:rsidR="00D50959" w:rsidRPr="008A735C" w:rsidRDefault="00D50959" w:rsidP="00D50959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 Paanakker</w:t>
      </w:r>
    </w:p>
    <w:p w14:paraId="5D3063F4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24776AEC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144DAD10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02F503AD" w14:textId="5A5FEFC1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D50959">
        <w:rPr>
          <w:rFonts w:ascii="Avenir Next LT Pro" w:hAnsi="Avenir Next LT Pro" w:cs="Arial"/>
          <w:bCs/>
        </w:rPr>
        <w:t>1616626</w:t>
      </w:r>
    </w:p>
    <w:p w14:paraId="0C9AB48E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60D619D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A668D14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B3F2D0A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1AFC907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0FBFD6B4" w14:textId="77777777" w:rsidR="00861DF4" w:rsidRPr="008A735C" w:rsidRDefault="00861DF4">
      <w:pPr>
        <w:rPr>
          <w:rFonts w:ascii="Avenir Next LT Pro" w:hAnsi="Avenir Next LT Pro" w:cs="Arial"/>
        </w:rPr>
      </w:pPr>
    </w:p>
    <w:p w14:paraId="4D9C83F8" w14:textId="77777777" w:rsidR="00861DF4" w:rsidRPr="008A735C" w:rsidRDefault="00861DF4">
      <w:pPr>
        <w:rPr>
          <w:rFonts w:ascii="Avenir Next LT Pro" w:hAnsi="Avenir Next LT Pro" w:cs="Arial"/>
        </w:rPr>
      </w:pPr>
    </w:p>
    <w:p w14:paraId="087F8D00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2050EC8E" w14:textId="77777777" w:rsidR="00003FEB" w:rsidRPr="00675229" w:rsidRDefault="00003FEB" w:rsidP="00675229">
      <w:pPr>
        <w:pStyle w:val="BCKop1"/>
      </w:pPr>
      <w:bookmarkStart w:id="11" w:name="_Toc448297931"/>
      <w:bookmarkStart w:id="12" w:name="_Toc470172779"/>
      <w:bookmarkStart w:id="13" w:name="_Toc56677794"/>
      <w:r w:rsidRPr="00675229"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1"/>
      <w:bookmarkEnd w:id="12"/>
      <w:bookmarkEnd w:id="13"/>
    </w:p>
    <w:p w14:paraId="5B8FB5DD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3340B48E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4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545B7A2F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546B4BAB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399DAC12" w14:textId="77777777" w:rsidR="00D50959" w:rsidRPr="008A735C" w:rsidRDefault="00D50959" w:rsidP="00D50959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Heusden</w:t>
      </w:r>
    </w:p>
    <w:p w14:paraId="70DF08FA" w14:textId="77777777" w:rsidR="00D50959" w:rsidRPr="008A735C" w:rsidRDefault="00D50959" w:rsidP="00D50959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Julianastraat 34</w:t>
      </w:r>
    </w:p>
    <w:p w14:paraId="376841E0" w14:textId="77777777" w:rsidR="00D50959" w:rsidRPr="008A735C" w:rsidRDefault="00D50959" w:rsidP="00D50959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5251 ED  Vlijmen</w:t>
      </w:r>
    </w:p>
    <w:p w14:paraId="35B40D4F" w14:textId="170FDFFB" w:rsidR="00D50959" w:rsidRPr="008A735C" w:rsidRDefault="00D50959" w:rsidP="00D50959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(073</w:t>
      </w:r>
      <w:r>
        <w:rPr>
          <w:rFonts w:ascii="Avenir Next LT Pro" w:hAnsi="Avenir Next LT Pro" w:cs="Arial"/>
          <w:bCs/>
        </w:rPr>
        <w:t>) 513 17 89</w:t>
      </w:r>
    </w:p>
    <w:p w14:paraId="576F6EDB" w14:textId="57105070" w:rsidR="00D50959" w:rsidRPr="008A735C" w:rsidRDefault="00D50959" w:rsidP="00D50959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 Paanakker</w:t>
      </w:r>
    </w:p>
    <w:p w14:paraId="33EF6FE2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03A4004E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45AC6396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017554A0" w14:textId="77777777" w:rsidR="00003FEB" w:rsidRPr="00675229" w:rsidRDefault="00003FEB" w:rsidP="00675229">
      <w:pPr>
        <w:pStyle w:val="BCKop1"/>
      </w:pPr>
      <w:bookmarkStart w:id="15" w:name="_Toc470172780"/>
      <w:bookmarkStart w:id="16" w:name="_Toc56677795"/>
      <w:r w:rsidRPr="00675229">
        <w:t>5. Coördinatie voor de uitvoering</w:t>
      </w:r>
      <w:bookmarkEnd w:id="14"/>
      <w:bookmarkEnd w:id="15"/>
      <w:bookmarkEnd w:id="16"/>
    </w:p>
    <w:p w14:paraId="0D3C3D8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B10BE0E" w14:textId="14367A83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D50959">
        <w:rPr>
          <w:rFonts w:ascii="Avenir Next LT Pro" w:hAnsi="Avenir Next LT Pro" w:cs="Arial"/>
          <w:bCs/>
        </w:rPr>
        <w:t>161</w:t>
      </w:r>
      <w:r w:rsidR="00FD59A2">
        <w:rPr>
          <w:rFonts w:ascii="Avenir Next LT Pro" w:hAnsi="Avenir Next LT Pro" w:cs="Arial"/>
          <w:bCs/>
        </w:rPr>
        <w:t>6626</w:t>
      </w:r>
      <w:r w:rsidR="00CF57AF" w:rsidRPr="008A735C">
        <w:rPr>
          <w:rFonts w:ascii="Avenir Next LT Pro" w:hAnsi="Avenir Next LT Pro" w:cs="Arial"/>
        </w:rPr>
        <w:t>.</w:t>
      </w:r>
    </w:p>
    <w:p w14:paraId="2C5800E8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47278FF5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53CA9560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1DD168E1" w14:textId="77777777" w:rsidR="004064DB" w:rsidRPr="004064DB" w:rsidRDefault="004064DB" w:rsidP="004064DB">
      <w:pPr>
        <w:rPr>
          <w:rFonts w:ascii="Arial" w:hAnsi="Arial" w:cs="Arial"/>
        </w:rPr>
      </w:pPr>
    </w:p>
    <w:p w14:paraId="05B153E3" w14:textId="77777777" w:rsidR="00003FEB" w:rsidRPr="004064DB" w:rsidRDefault="00003FEB" w:rsidP="00675229">
      <w:pPr>
        <w:pStyle w:val="Kop2"/>
        <w:sectPr w:rsidR="00003FEB" w:rsidRPr="004064DB" w:rsidSect="00816CBA">
          <w:footerReference w:type="default" r:id="rId18"/>
          <w:footerReference w:type="first" r:id="rId19"/>
          <w:pgSz w:w="11907" w:h="16840" w:code="9"/>
          <w:pgMar w:top="2552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7EEBDE43" w14:textId="77777777" w:rsidR="00003FEB" w:rsidRPr="00675229" w:rsidRDefault="00003FEB" w:rsidP="00675229">
      <w:pPr>
        <w:pStyle w:val="BCKop1"/>
      </w:pPr>
      <w:bookmarkStart w:id="17" w:name="_Toc448297933"/>
      <w:bookmarkStart w:id="18" w:name="_Toc470172781"/>
      <w:bookmarkStart w:id="19" w:name="_Toc56677796"/>
      <w:r w:rsidRPr="00675229">
        <w:t>6. Inventarisatie van (bijzondere) risico’s</w:t>
      </w:r>
      <w:bookmarkEnd w:id="17"/>
      <w:bookmarkEnd w:id="18"/>
      <w:bookmarkEnd w:id="19"/>
    </w:p>
    <w:p w14:paraId="39BAB663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436F04C6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4AF3CC28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05EBEC5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46D7200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45F44C2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481AB3C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E19C4FF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1516FDF8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4A2C0597" w14:textId="77777777" w:rsidTr="007058D2">
        <w:trPr>
          <w:cantSplit/>
          <w:trHeight w:val="280"/>
        </w:trPr>
        <w:tc>
          <w:tcPr>
            <w:tcW w:w="1126" w:type="dxa"/>
          </w:tcPr>
          <w:p w14:paraId="2DA7436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4D28FCF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CE3983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62527F24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11E4852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06D4494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190B560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62EEFC7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055933F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DE6B4D0" w14:textId="77777777" w:rsidTr="007058D2">
        <w:trPr>
          <w:cantSplit/>
          <w:trHeight w:val="280"/>
        </w:trPr>
        <w:tc>
          <w:tcPr>
            <w:tcW w:w="1126" w:type="dxa"/>
          </w:tcPr>
          <w:p w14:paraId="15DF50C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32B348B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B8B8633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52A813DD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150EEE1D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D1866E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191F1722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58C73FDA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EE9797D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A1B40C3" w14:textId="77777777" w:rsidTr="007058D2">
        <w:trPr>
          <w:cantSplit/>
          <w:trHeight w:val="280"/>
        </w:trPr>
        <w:tc>
          <w:tcPr>
            <w:tcW w:w="1126" w:type="dxa"/>
          </w:tcPr>
          <w:p w14:paraId="66B3418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5E62AE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A084BE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B5516B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A563C7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095B232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085FB12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69241042" w14:textId="77777777" w:rsidTr="007058D2">
        <w:trPr>
          <w:cantSplit/>
          <w:trHeight w:val="280"/>
        </w:trPr>
        <w:tc>
          <w:tcPr>
            <w:tcW w:w="1126" w:type="dxa"/>
          </w:tcPr>
          <w:p w14:paraId="629069C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936070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8B953D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D1477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FAEEE6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FCC74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75AAD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D26B3F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50D40D9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draagkrachtverbeterende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21A062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B6A53F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E3C0BD1" w14:textId="77777777" w:rsidTr="007058D2">
        <w:trPr>
          <w:cantSplit/>
          <w:trHeight w:val="280"/>
        </w:trPr>
        <w:tc>
          <w:tcPr>
            <w:tcW w:w="1126" w:type="dxa"/>
          </w:tcPr>
          <w:p w14:paraId="2790929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055545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490ABF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D2255B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93FE4C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39DF6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8E931F8" w14:textId="77777777" w:rsidTr="007058D2">
        <w:trPr>
          <w:cantSplit/>
          <w:trHeight w:val="280"/>
        </w:trPr>
        <w:tc>
          <w:tcPr>
            <w:tcW w:w="1126" w:type="dxa"/>
          </w:tcPr>
          <w:p w14:paraId="609E40D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22B6CE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6FC9A4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3B6710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91AE2F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782449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B8E68C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s;</w:t>
            </w:r>
          </w:p>
          <w:p w14:paraId="5155F01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3813837" w14:textId="77777777" w:rsidTr="007058D2">
        <w:trPr>
          <w:cantSplit/>
          <w:trHeight w:val="280"/>
        </w:trPr>
        <w:tc>
          <w:tcPr>
            <w:tcW w:w="1126" w:type="dxa"/>
          </w:tcPr>
          <w:p w14:paraId="552EE21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2A474E2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A24C47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F92C6B4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CDDC95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06371C5" w14:textId="77777777" w:rsidTr="007058D2">
        <w:trPr>
          <w:cantSplit/>
          <w:trHeight w:val="280"/>
        </w:trPr>
        <w:tc>
          <w:tcPr>
            <w:tcW w:w="1126" w:type="dxa"/>
          </w:tcPr>
          <w:p w14:paraId="5F565F5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F94396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46B62D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6BA8E17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1DEA01F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355A330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2108C8C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2FECCBF9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2A59E5A0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11ABC91A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55CB009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67E390E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203AD02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0B5020A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1C01F1F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1312A121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064EAB69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49CE853F" w14:textId="77777777" w:rsidTr="00D44A98">
        <w:trPr>
          <w:cantSplit/>
          <w:trHeight w:val="280"/>
        </w:trPr>
        <w:tc>
          <w:tcPr>
            <w:tcW w:w="1126" w:type="dxa"/>
          </w:tcPr>
          <w:p w14:paraId="4CBC3B7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C4315B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4A49EC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1A6C83B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0062FF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186AF5D1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5A6519A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73962DD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369ECA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71A857D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3FEF5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978EE8B" w14:textId="77777777" w:rsidTr="00D44A98">
        <w:trPr>
          <w:cantSplit/>
          <w:trHeight w:val="280"/>
        </w:trPr>
        <w:tc>
          <w:tcPr>
            <w:tcW w:w="1126" w:type="dxa"/>
          </w:tcPr>
          <w:p w14:paraId="12DAA02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83E989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4718B7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300123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4C6EA5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E1823A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F1DA68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F8A342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3FE9A7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0EB58E0C" w14:textId="77777777" w:rsidTr="00D44A98">
        <w:trPr>
          <w:cantSplit/>
          <w:trHeight w:val="280"/>
        </w:trPr>
        <w:tc>
          <w:tcPr>
            <w:tcW w:w="1126" w:type="dxa"/>
          </w:tcPr>
          <w:p w14:paraId="0F643B7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34B00F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F70629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583EFE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19887E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A382B7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2DA646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F496BB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4BB7293" w14:textId="77777777" w:rsidTr="00D44A98">
        <w:trPr>
          <w:cantSplit/>
          <w:trHeight w:val="280"/>
        </w:trPr>
        <w:tc>
          <w:tcPr>
            <w:tcW w:w="1126" w:type="dxa"/>
          </w:tcPr>
          <w:p w14:paraId="6617089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CB0BB4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30E794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D4E64E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381541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38411A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CA72EC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46272DCB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6814AE05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7C64D785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7ECF773C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43AD042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5F840E5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68284F0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6D6D2E7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109D54E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3B3E1E28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81E3E04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5EA8FD6A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5917C45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7FD509D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2AE73FB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04843BC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5FF520A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59F2495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3EF52C15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04455902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40EB8E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3D8574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6D980A37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Diverse ongelukken ten gevolge van wegspattend materiaal;</w:t>
            </w:r>
          </w:p>
          <w:p w14:paraId="7CCCC34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566BAEB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7C1B7AE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4547B00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6A383BB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0A584A35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78237B7D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33FF1E3F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73745919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518AF6D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5B2C592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4F658FE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064E5D2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07573DB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38E6511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76C1DC7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063467E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2383B1B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0E4558F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(gehoorbescherming);</w:t>
            </w:r>
          </w:p>
          <w:p w14:paraId="1572473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5C22896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674997F4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D38363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083F7C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71C652E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60685E0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1EEC569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6BC19D3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7DBA1F9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685A325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064283A7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D576AD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DABB0D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binnen verticale grondkerende constructies.</w:t>
            </w:r>
          </w:p>
        </w:tc>
        <w:tc>
          <w:tcPr>
            <w:tcW w:w="3827" w:type="dxa"/>
          </w:tcPr>
          <w:p w14:paraId="6EAB50E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3D4B042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01EC525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621EE60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566CB83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23E44D5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08777B9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6ACC1A4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3319F7C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598CED01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0C15DA8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532D484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1A0FA7A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65A00B2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47D9EF8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0EC6E5A3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7F645EA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48900E9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0E6D2F03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0DB12BEF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60EF18E2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3CE1FF0F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4F9A849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75DE9E8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787487E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298F2B5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747EBB3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2C8D26B4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4502AB81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127A518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9965D7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88C8BA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D55A7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DFC127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A5D68E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12430F8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3E128C4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89B4A5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287EE1D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6A9C0F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95D1D8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435ED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7998BC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9379C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B39B2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53715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0931135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ABEE10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7CC3BF0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1C882149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6477583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17FD95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0C2067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1E7E187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667D208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695708E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AFD88E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B79802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360C2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77DA9D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AEA277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3F942E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8B17C49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2D71BC0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F47D99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2748A9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BF6B1E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14CBD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DC891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184019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03E97B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C5004E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4D7EFB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13763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4AA6A0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28127EAA" w14:textId="77777777" w:rsidTr="006E7A96">
        <w:trPr>
          <w:cantSplit/>
          <w:trHeight w:val="280"/>
        </w:trPr>
        <w:tc>
          <w:tcPr>
            <w:tcW w:w="1126" w:type="dxa"/>
          </w:tcPr>
          <w:p w14:paraId="0BF9C0C8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07657E5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BACA69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980110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119098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88FB32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BD78AC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6F29D1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481AE8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E1096A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D7168C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CE675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5FAA3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8920271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20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44749C37" w14:textId="77777777" w:rsidR="00003FEB" w:rsidRPr="008A735C" w:rsidRDefault="00003FEB" w:rsidP="00675229">
      <w:pPr>
        <w:pStyle w:val="BCKop1"/>
      </w:pPr>
      <w:bookmarkStart w:id="20" w:name="_Toc448297934"/>
      <w:bookmarkStart w:id="21" w:name="_Toc470172782"/>
      <w:bookmarkStart w:id="22" w:name="_Toc56677797"/>
      <w:r w:rsidRPr="008A735C">
        <w:t>7. Uitwerking van het V&amp;G plan</w:t>
      </w:r>
      <w:bookmarkEnd w:id="20"/>
      <w:bookmarkEnd w:id="21"/>
      <w:bookmarkEnd w:id="22"/>
    </w:p>
    <w:p w14:paraId="4899CACA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F0574EF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1F63CE97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52F9418F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21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FDE04" w14:textId="77777777" w:rsidR="00157AB1" w:rsidRDefault="00157AB1">
      <w:r>
        <w:separator/>
      </w:r>
    </w:p>
  </w:endnote>
  <w:endnote w:type="continuationSeparator" w:id="0">
    <w:p w14:paraId="5D8EE8B8" w14:textId="77777777" w:rsidR="00157AB1" w:rsidRDefault="00157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979AD" w14:textId="77777777" w:rsidR="00FD59A2" w:rsidRDefault="00FD59A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D46D6" w14:textId="77777777" w:rsidR="00FD59A2" w:rsidRDefault="00FD59A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547EF" w14:textId="77777777" w:rsidR="00FD59A2" w:rsidRDefault="00FD59A2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29C8A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498C3026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817F4" w14:textId="4D785D5D" w:rsidR="00675229" w:rsidRPr="00FD59A2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FD59A2">
      <w:rPr>
        <w:rFonts w:ascii="Avenir Next LT Pro Demi" w:hAnsi="Avenir Next LT Pro Demi"/>
        <w:b/>
        <w:bCs/>
        <w:color w:val="93C48B"/>
      </w:rPr>
      <w:fldChar w:fldCharType="begin"/>
    </w:r>
    <w:r w:rsidRPr="00FD59A2">
      <w:rPr>
        <w:rFonts w:ascii="Avenir Next LT Pro Demi" w:hAnsi="Avenir Next LT Pro Demi"/>
        <w:b/>
        <w:bCs/>
        <w:color w:val="93C48B"/>
      </w:rPr>
      <w:instrText>PAGE</w:instrText>
    </w:r>
    <w:r w:rsidRPr="00FD59A2">
      <w:rPr>
        <w:rFonts w:ascii="Avenir Next LT Pro Demi" w:hAnsi="Avenir Next LT Pro Demi"/>
        <w:b/>
        <w:bCs/>
        <w:color w:val="93C48B"/>
      </w:rPr>
      <w:fldChar w:fldCharType="separate"/>
    </w:r>
    <w:r w:rsidRPr="00FD59A2">
      <w:rPr>
        <w:rFonts w:ascii="Avenir Next LT Pro Demi" w:hAnsi="Avenir Next LT Pro Demi"/>
        <w:b/>
        <w:bCs/>
        <w:color w:val="93C48B"/>
      </w:rPr>
      <w:t>1</w:t>
    </w:r>
    <w:r w:rsidRPr="00FD59A2">
      <w:rPr>
        <w:rFonts w:ascii="Avenir Next LT Pro Demi" w:hAnsi="Avenir Next LT Pro Demi"/>
        <w:b/>
        <w:bCs/>
        <w:color w:val="93C48B"/>
      </w:rPr>
      <w:fldChar w:fldCharType="end"/>
    </w:r>
    <w:r w:rsidRPr="00FD59A2">
      <w:rPr>
        <w:rFonts w:ascii="Avenir Next LT Pro Demi" w:hAnsi="Avenir Next LT Pro Demi"/>
        <w:color w:val="93C48B"/>
      </w:rPr>
      <w:t xml:space="preserve"> van </w:t>
    </w:r>
    <w:r w:rsidR="00FD59A2" w:rsidRPr="00FD59A2">
      <w:rPr>
        <w:rFonts w:ascii="Avenir Next LT Pro Demi" w:hAnsi="Avenir Next LT Pro Demi"/>
        <w:b/>
        <w:bCs/>
        <w:color w:val="93C48B"/>
      </w:rPr>
      <w:t>10</w:t>
    </w:r>
  </w:p>
  <w:p w14:paraId="288BCD20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6239BCB2" wp14:editId="5C08F20C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CAD0CE" id="Rechthoek 2" o:spid="_x0000_s1026" style="position:absolute;margin-left:-94.2pt;margin-top:12.15pt;width:626.4pt;height:50.4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1649042B" w14:textId="77777777" w:rsidR="00675229" w:rsidRPr="00675229" w:rsidRDefault="00675229" w:rsidP="00675229">
    <w:pPr>
      <w:pStyle w:val="Voetteks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923B0" w14:textId="43FEE1E4" w:rsidR="0067522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24"/>
        <w:szCs w:val="24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 </w:t>
    </w:r>
    <w:r w:rsidR="00FD59A2">
      <w:rPr>
        <w:rFonts w:ascii="Avenir Next LT Pro Demi" w:hAnsi="Avenir Next LT Pro Demi"/>
        <w:color w:val="93C48B"/>
      </w:rPr>
      <w:t>10</w:t>
    </w:r>
  </w:p>
  <w:p w14:paraId="0FDAD4C2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5E3A9A16" wp14:editId="09363522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DEB42E" id="Rechthoek 2" o:spid="_x0000_s1026" style="position:absolute;margin-left:-94.2pt;margin-top:12.15pt;width:626.4pt;height:50.4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5920C455" w14:textId="77777777" w:rsidR="004D35AC" w:rsidRPr="00675229" w:rsidRDefault="004D35AC" w:rsidP="00675229">
    <w:pPr>
      <w:pStyle w:val="Voetteks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73BA7" w14:textId="77777777" w:rsidR="00675229" w:rsidRPr="00FD59A2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FD59A2">
      <w:rPr>
        <w:rFonts w:ascii="Avenir Next LT Pro Demi" w:hAnsi="Avenir Next LT Pro Demi"/>
        <w:b/>
        <w:bCs/>
        <w:color w:val="93C48B"/>
      </w:rPr>
      <w:fldChar w:fldCharType="begin"/>
    </w:r>
    <w:r w:rsidRPr="00FD59A2">
      <w:rPr>
        <w:rFonts w:ascii="Avenir Next LT Pro Demi" w:hAnsi="Avenir Next LT Pro Demi"/>
        <w:b/>
        <w:bCs/>
        <w:color w:val="93C48B"/>
      </w:rPr>
      <w:instrText>PAGE</w:instrText>
    </w:r>
    <w:r w:rsidRPr="00FD59A2">
      <w:rPr>
        <w:rFonts w:ascii="Avenir Next LT Pro Demi" w:hAnsi="Avenir Next LT Pro Demi"/>
        <w:b/>
        <w:bCs/>
        <w:color w:val="93C48B"/>
      </w:rPr>
      <w:fldChar w:fldCharType="separate"/>
    </w:r>
    <w:r w:rsidRPr="00FD59A2">
      <w:rPr>
        <w:rFonts w:ascii="Avenir Next LT Pro Demi" w:hAnsi="Avenir Next LT Pro Demi"/>
        <w:b/>
        <w:bCs/>
        <w:color w:val="93C48B"/>
      </w:rPr>
      <w:t>1</w:t>
    </w:r>
    <w:r w:rsidRPr="00FD59A2">
      <w:rPr>
        <w:rFonts w:ascii="Avenir Next LT Pro Demi" w:hAnsi="Avenir Next LT Pro Demi"/>
        <w:b/>
        <w:bCs/>
        <w:color w:val="93C48B"/>
      </w:rPr>
      <w:fldChar w:fldCharType="end"/>
    </w:r>
    <w:r w:rsidRPr="00FD59A2">
      <w:rPr>
        <w:rFonts w:ascii="Avenir Next LT Pro Demi" w:hAnsi="Avenir Next LT Pro Demi"/>
        <w:color w:val="93C48B"/>
      </w:rPr>
      <w:t xml:space="preserve"> van </w:t>
    </w:r>
    <w:r w:rsidRPr="00FD59A2">
      <w:rPr>
        <w:rFonts w:ascii="Avenir Next LT Pro Demi" w:hAnsi="Avenir Next LT Pro Demi"/>
        <w:b/>
        <w:bCs/>
        <w:color w:val="93C48B"/>
      </w:rPr>
      <w:t>10</w:t>
    </w:r>
  </w:p>
  <w:p w14:paraId="1E584E29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7FA1057B" wp14:editId="5F5C3F5C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26E72E" id="Rechthoek 2" o:spid="_x0000_s1026" style="position:absolute;margin-left:790pt;margin-top:12.15pt;width:841.2pt;height:50.4pt;z-index:-2516305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3CBB423A" w14:textId="77777777" w:rsidR="00781B02" w:rsidRPr="00675229" w:rsidRDefault="00781B02" w:rsidP="00675229">
    <w:pPr>
      <w:pStyle w:val="Voetteks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CB57D" w14:textId="77777777" w:rsidR="00675229" w:rsidRPr="00FD59A2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FD59A2">
      <w:rPr>
        <w:rFonts w:ascii="Avenir Next LT Pro Demi" w:hAnsi="Avenir Next LT Pro Demi"/>
        <w:b/>
        <w:bCs/>
        <w:color w:val="93C48B"/>
      </w:rPr>
      <w:fldChar w:fldCharType="begin"/>
    </w:r>
    <w:r w:rsidRPr="00FD59A2">
      <w:rPr>
        <w:rFonts w:ascii="Avenir Next LT Pro Demi" w:hAnsi="Avenir Next LT Pro Demi"/>
        <w:b/>
        <w:bCs/>
        <w:color w:val="93C48B"/>
      </w:rPr>
      <w:instrText>PAGE</w:instrText>
    </w:r>
    <w:r w:rsidRPr="00FD59A2">
      <w:rPr>
        <w:rFonts w:ascii="Avenir Next LT Pro Demi" w:hAnsi="Avenir Next LT Pro Demi"/>
        <w:b/>
        <w:bCs/>
        <w:color w:val="93C48B"/>
      </w:rPr>
      <w:fldChar w:fldCharType="separate"/>
    </w:r>
    <w:r w:rsidRPr="00FD59A2">
      <w:rPr>
        <w:rFonts w:ascii="Avenir Next LT Pro Demi" w:hAnsi="Avenir Next LT Pro Demi"/>
        <w:b/>
        <w:bCs/>
        <w:color w:val="93C48B"/>
      </w:rPr>
      <w:t>1</w:t>
    </w:r>
    <w:r w:rsidRPr="00FD59A2">
      <w:rPr>
        <w:rFonts w:ascii="Avenir Next LT Pro Demi" w:hAnsi="Avenir Next LT Pro Demi"/>
        <w:b/>
        <w:bCs/>
        <w:color w:val="93C48B"/>
      </w:rPr>
      <w:fldChar w:fldCharType="end"/>
    </w:r>
    <w:r w:rsidRPr="00FD59A2">
      <w:rPr>
        <w:rFonts w:ascii="Avenir Next LT Pro Demi" w:hAnsi="Avenir Next LT Pro Demi"/>
        <w:color w:val="93C48B"/>
      </w:rPr>
      <w:t xml:space="preserve"> van </w:t>
    </w:r>
    <w:r w:rsidRPr="00FD59A2">
      <w:rPr>
        <w:rFonts w:ascii="Avenir Next LT Pro Demi" w:hAnsi="Avenir Next LT Pro Demi"/>
        <w:b/>
        <w:bCs/>
        <w:color w:val="93C48B"/>
      </w:rPr>
      <w:t>10</w:t>
    </w:r>
  </w:p>
  <w:p w14:paraId="585B6156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70F79A0A" wp14:editId="65DD67DE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673F3FF" id="Rechthoek 2" o:spid="_x0000_s1026" style="position:absolute;margin-left:-94.2pt;margin-top:12.15pt;width:626.4pt;height:50.4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44B213C8" w14:textId="77777777" w:rsidR="00B24984" w:rsidRPr="00675229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224FFA" w14:textId="77777777" w:rsidR="00157AB1" w:rsidRDefault="00157AB1">
      <w:r>
        <w:separator/>
      </w:r>
    </w:p>
  </w:footnote>
  <w:footnote w:type="continuationSeparator" w:id="0">
    <w:p w14:paraId="2A0336E5" w14:textId="77777777" w:rsidR="00157AB1" w:rsidRDefault="00157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081B2" w14:textId="77777777" w:rsidR="00FD59A2" w:rsidRDefault="00FD59A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6CB66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3F95FB8F" wp14:editId="77E07C68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FB9762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7A118B5A" wp14:editId="0E1BF95A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6"/>
  </w:num>
  <w:num w:numId="2" w16cid:durableId="1255438013">
    <w:abstractNumId w:val="20"/>
  </w:num>
  <w:num w:numId="3" w16cid:durableId="1067996405">
    <w:abstractNumId w:val="10"/>
  </w:num>
  <w:num w:numId="4" w16cid:durableId="891505639">
    <w:abstractNumId w:val="25"/>
  </w:num>
  <w:num w:numId="5" w16cid:durableId="1561096608">
    <w:abstractNumId w:val="13"/>
  </w:num>
  <w:num w:numId="6" w16cid:durableId="1276601914">
    <w:abstractNumId w:val="11"/>
  </w:num>
  <w:num w:numId="7" w16cid:durableId="2116365016">
    <w:abstractNumId w:val="8"/>
  </w:num>
  <w:num w:numId="8" w16cid:durableId="1414543484">
    <w:abstractNumId w:val="4"/>
  </w:num>
  <w:num w:numId="9" w16cid:durableId="1797063375">
    <w:abstractNumId w:val="9"/>
  </w:num>
  <w:num w:numId="10" w16cid:durableId="1506246496">
    <w:abstractNumId w:val="22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4"/>
  </w:num>
  <w:num w:numId="14" w16cid:durableId="1260259330">
    <w:abstractNumId w:val="15"/>
  </w:num>
  <w:num w:numId="15" w16cid:durableId="2026399659">
    <w:abstractNumId w:val="24"/>
  </w:num>
  <w:num w:numId="16" w16cid:durableId="1878466480">
    <w:abstractNumId w:val="28"/>
  </w:num>
  <w:num w:numId="17" w16cid:durableId="1230732892">
    <w:abstractNumId w:val="23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7"/>
  </w:num>
  <w:num w:numId="21" w16cid:durableId="2083793956">
    <w:abstractNumId w:val="21"/>
  </w:num>
  <w:num w:numId="22" w16cid:durableId="310524033">
    <w:abstractNumId w:val="12"/>
  </w:num>
  <w:num w:numId="23" w16cid:durableId="1220437734">
    <w:abstractNumId w:val="1"/>
  </w:num>
  <w:num w:numId="24" w16cid:durableId="1274901733">
    <w:abstractNumId w:val="16"/>
  </w:num>
  <w:num w:numId="25" w16cid:durableId="1866096947">
    <w:abstractNumId w:val="7"/>
  </w:num>
  <w:num w:numId="26" w16cid:durableId="1518500912">
    <w:abstractNumId w:val="18"/>
  </w:num>
  <w:num w:numId="27" w16cid:durableId="2060543856">
    <w:abstractNumId w:val="17"/>
  </w:num>
  <w:num w:numId="28" w16cid:durableId="403601977">
    <w:abstractNumId w:val="3"/>
  </w:num>
  <w:num w:numId="29" w16cid:durableId="1851992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activeWritingStyle w:appName="MSWord" w:lang="nl-NL" w:vendorID="9" w:dllVersion="512" w:checkStyle="1"/>
  <w:activeWritingStyle w:appName="MSWord" w:lang="nl-NL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845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0383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27E5C"/>
    <w:rsid w:val="00130B75"/>
    <w:rsid w:val="00131A6D"/>
    <w:rsid w:val="00135C2F"/>
    <w:rsid w:val="00157AB1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47A8"/>
    <w:rsid w:val="001F54A6"/>
    <w:rsid w:val="0021471F"/>
    <w:rsid w:val="0022542C"/>
    <w:rsid w:val="00227F89"/>
    <w:rsid w:val="002325B3"/>
    <w:rsid w:val="00232EE2"/>
    <w:rsid w:val="00236446"/>
    <w:rsid w:val="00254572"/>
    <w:rsid w:val="002551A4"/>
    <w:rsid w:val="00255655"/>
    <w:rsid w:val="002636F8"/>
    <w:rsid w:val="002672F6"/>
    <w:rsid w:val="002862C7"/>
    <w:rsid w:val="00287BE8"/>
    <w:rsid w:val="002A0FA2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45E3B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16D72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75229"/>
    <w:rsid w:val="00693347"/>
    <w:rsid w:val="00695CD5"/>
    <w:rsid w:val="006A0711"/>
    <w:rsid w:val="006C14ED"/>
    <w:rsid w:val="006C36C9"/>
    <w:rsid w:val="006C6FAD"/>
    <w:rsid w:val="006C7F61"/>
    <w:rsid w:val="006D20A1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7F5EFF"/>
    <w:rsid w:val="0080217F"/>
    <w:rsid w:val="0080752C"/>
    <w:rsid w:val="00816CBA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160F"/>
    <w:rsid w:val="00943E71"/>
    <w:rsid w:val="0095513E"/>
    <w:rsid w:val="00971845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720"/>
    <w:rsid w:val="00B959EC"/>
    <w:rsid w:val="00BA0CA6"/>
    <w:rsid w:val="00BA14BA"/>
    <w:rsid w:val="00BA675A"/>
    <w:rsid w:val="00BA7BDC"/>
    <w:rsid w:val="00BC0CAD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0959"/>
    <w:rsid w:val="00D519EA"/>
    <w:rsid w:val="00D64CB0"/>
    <w:rsid w:val="00D66F30"/>
    <w:rsid w:val="00DB2FBC"/>
    <w:rsid w:val="00DB6044"/>
    <w:rsid w:val="00DE0517"/>
    <w:rsid w:val="00DE7DDE"/>
    <w:rsid w:val="00DF0581"/>
    <w:rsid w:val="00DF47BD"/>
    <w:rsid w:val="00DF4D51"/>
    <w:rsid w:val="00E13163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31EE"/>
    <w:rsid w:val="00FC67D2"/>
    <w:rsid w:val="00FD2964"/>
    <w:rsid w:val="00FD59A2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1FD8A82F"/>
  <w15:chartTrackingRefBased/>
  <w15:docId w15:val="{FB2C48C0-A1A8-4170-A386-807F207AE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4_Sjablonen\2_Bestek%20en%20aanbesteding\bestek\bijlagen\BC_V&amp;G%20plan_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7" ma:contentTypeDescription="Een nieuw document maken." ma:contentTypeScope="" ma:versionID="93a1d90edbf576c2616624249236b655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11bf156687d8af674f62854eae370b03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customXml/itemProps3.xml><?xml version="1.0" encoding="utf-8"?>
<ds:datastoreItem xmlns:ds="http://schemas.openxmlformats.org/officeDocument/2006/customXml" ds:itemID="{F4B0FCE5-A3F4-4730-BAFC-ED6257B67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253c5-dfd6-402f-8a84-36cb1aa46846"/>
    <ds:schemaRef ds:uri="6d56677d-a9ae-4fa3-b843-6a9fa33e2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BC_V&amp;G plan_sjabloon</Template>
  <TotalTime>150</TotalTime>
  <Pages>12</Pages>
  <Words>1376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8928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13</cp:revision>
  <cp:lastPrinted>2016-12-02T11:43:00Z</cp:lastPrinted>
  <dcterms:created xsi:type="dcterms:W3CDTF">2024-06-24T08:11:00Z</dcterms:created>
  <dcterms:modified xsi:type="dcterms:W3CDTF">2024-06-24T10:41:00Z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  <property fmtid="{D5CDD505-2E9C-101B-9397-08002B2CF9AE}" pid="3" name="MediaServiceImageTags">
    <vt:lpwstr/>
  </property>
</Properties>
</file>